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06C3F" w:rsidRPr="008A77AC" w:rsidRDefault="00706C3F" w:rsidP="00DF35F2">
      <w:pPr>
        <w:tabs>
          <w:tab w:val="left" w:pos="5844"/>
        </w:tabs>
        <w:ind w:right="57"/>
        <w:rPr>
          <w:sz w:val="2"/>
        </w:rPr>
      </w:pPr>
    </w:p>
    <w:p w:rsidR="004B12C3" w:rsidRDefault="006323C7" w:rsidP="004B12C3">
      <w:pPr>
        <w:ind w:right="-48"/>
        <w:jc w:val="both"/>
        <w:rPr>
          <w:b/>
        </w:rPr>
      </w:pPr>
      <w:r>
        <w:rPr>
          <w:sz w:val="28"/>
          <w:szCs w:val="28"/>
        </w:rPr>
        <w:t xml:space="preserve">                   </w:t>
      </w:r>
      <w:r w:rsidR="00DE17B3">
        <w:rPr>
          <w:sz w:val="28"/>
          <w:szCs w:val="28"/>
        </w:rPr>
        <w:t xml:space="preserve">                               </w:t>
      </w:r>
      <w:r>
        <w:rPr>
          <w:sz w:val="28"/>
          <w:szCs w:val="28"/>
        </w:rPr>
        <w:t xml:space="preserve">                           </w:t>
      </w:r>
      <w:r w:rsidR="004605B2">
        <w:rPr>
          <w:sz w:val="28"/>
          <w:szCs w:val="28"/>
        </w:rPr>
        <w:t xml:space="preserve"> </w:t>
      </w:r>
      <w:r w:rsidR="004605B2">
        <w:rPr>
          <w:sz w:val="24"/>
          <w:szCs w:val="24"/>
        </w:rPr>
        <w:t xml:space="preserve"> </w:t>
      </w:r>
    </w:p>
    <w:p w:rsidR="004B12C3" w:rsidRPr="00E553F2" w:rsidRDefault="004B12C3" w:rsidP="004B12C3"/>
    <w:p w:rsidR="000E48B0" w:rsidRDefault="000E48B0" w:rsidP="000A6A0A">
      <w:pPr>
        <w:jc w:val="center"/>
        <w:rPr>
          <w:sz w:val="26"/>
          <w:szCs w:val="26"/>
        </w:rPr>
      </w:pPr>
    </w:p>
    <w:p w:rsidR="00C12B59" w:rsidRDefault="00C12B59" w:rsidP="00C12B59">
      <w:pPr>
        <w:pStyle w:val="2"/>
        <w:spacing w:after="0" w:line="240" w:lineRule="auto"/>
        <w:ind w:left="0" w:right="28"/>
        <w:jc w:val="center"/>
        <w:rPr>
          <w:sz w:val="26"/>
          <w:szCs w:val="26"/>
        </w:rPr>
      </w:pPr>
    </w:p>
    <w:p w:rsidR="00E9600C" w:rsidRPr="0097283A" w:rsidRDefault="00E9600C" w:rsidP="00E9600C">
      <w:pPr>
        <w:jc w:val="center"/>
        <w:rPr>
          <w:sz w:val="28"/>
          <w:szCs w:val="28"/>
        </w:rPr>
      </w:pPr>
      <w:r w:rsidRPr="0097283A">
        <w:rPr>
          <w:sz w:val="28"/>
          <w:szCs w:val="28"/>
        </w:rPr>
        <w:t>Уважаемый Андрей Владимирович!</w:t>
      </w:r>
    </w:p>
    <w:p w:rsidR="00E9600C" w:rsidRPr="0097283A" w:rsidRDefault="00E9600C" w:rsidP="00E9600C">
      <w:pPr>
        <w:rPr>
          <w:sz w:val="28"/>
          <w:szCs w:val="28"/>
        </w:rPr>
      </w:pPr>
    </w:p>
    <w:p w:rsidR="00E9600C" w:rsidRPr="0097283A" w:rsidRDefault="00E9600C" w:rsidP="00E9600C">
      <w:pPr>
        <w:ind w:right="143" w:firstLine="709"/>
        <w:jc w:val="both"/>
        <w:rPr>
          <w:sz w:val="28"/>
          <w:szCs w:val="28"/>
        </w:rPr>
      </w:pPr>
      <w:r w:rsidRPr="0097283A">
        <w:rPr>
          <w:sz w:val="28"/>
          <w:szCs w:val="28"/>
        </w:rPr>
        <w:t xml:space="preserve">Направляю Вам на электронный адрес ведущего специалиста </w:t>
      </w:r>
      <w:r w:rsidR="00086373" w:rsidRPr="0097283A">
        <w:rPr>
          <w:sz w:val="28"/>
          <w:szCs w:val="28"/>
        </w:rPr>
        <w:t>САОИ ОСЦ ДОТ и СУ</w:t>
      </w:r>
      <w:r w:rsidR="00296CEE" w:rsidRPr="0097283A">
        <w:rPr>
          <w:sz w:val="28"/>
          <w:szCs w:val="28"/>
        </w:rPr>
        <w:t xml:space="preserve"> Строгановой С.П.</w:t>
      </w:r>
      <w:r w:rsidRPr="0097283A">
        <w:rPr>
          <w:sz w:val="28"/>
          <w:szCs w:val="28"/>
        </w:rPr>
        <w:t xml:space="preserve">: </w:t>
      </w:r>
      <w:hyperlink r:id="rId7" w:history="1">
        <w:r w:rsidR="00086373" w:rsidRPr="0097283A">
          <w:rPr>
            <w:rStyle w:val="aa"/>
            <w:color w:val="auto"/>
            <w:sz w:val="28"/>
            <w:szCs w:val="28"/>
            <w:u w:val="none"/>
          </w:rPr>
          <w:t>makukha@</w:t>
        </w:r>
        <w:r w:rsidR="00086373" w:rsidRPr="0097283A">
          <w:rPr>
            <w:rStyle w:val="aa"/>
            <w:color w:val="auto"/>
            <w:sz w:val="28"/>
            <w:szCs w:val="28"/>
            <w:u w:val="none"/>
            <w:lang w:val="en-US"/>
          </w:rPr>
          <w:t>rosseti</w:t>
        </w:r>
        <w:r w:rsidR="00086373" w:rsidRPr="0097283A">
          <w:rPr>
            <w:rStyle w:val="aa"/>
            <w:color w:val="auto"/>
            <w:sz w:val="28"/>
            <w:szCs w:val="28"/>
            <w:u w:val="none"/>
          </w:rPr>
          <w:t>-</w:t>
        </w:r>
        <w:r w:rsidR="00086373" w:rsidRPr="0097283A">
          <w:rPr>
            <w:rStyle w:val="aa"/>
            <w:color w:val="auto"/>
            <w:sz w:val="28"/>
            <w:szCs w:val="28"/>
            <w:u w:val="none"/>
            <w:lang w:val="en-US"/>
          </w:rPr>
          <w:t>sz</w:t>
        </w:r>
        <w:r w:rsidR="00086373" w:rsidRPr="0097283A">
          <w:rPr>
            <w:rStyle w:val="aa"/>
            <w:color w:val="auto"/>
            <w:sz w:val="28"/>
            <w:szCs w:val="28"/>
            <w:u w:val="none"/>
          </w:rPr>
          <w:t>.</w:t>
        </w:r>
        <w:proofErr w:type="spellStart"/>
        <w:r w:rsidR="00086373" w:rsidRPr="0097283A">
          <w:rPr>
            <w:rStyle w:val="aa"/>
            <w:color w:val="auto"/>
            <w:sz w:val="28"/>
            <w:szCs w:val="28"/>
            <w:u w:val="none"/>
          </w:rPr>
          <w:t>ru</w:t>
        </w:r>
        <w:proofErr w:type="spellEnd"/>
      </w:hyperlink>
      <w:r w:rsidRPr="0097283A">
        <w:rPr>
          <w:sz w:val="28"/>
          <w:szCs w:val="28"/>
        </w:rPr>
        <w:t xml:space="preserve"> следующую информацию: </w:t>
      </w:r>
    </w:p>
    <w:p w:rsidR="00E9600C" w:rsidRPr="0097283A" w:rsidRDefault="00E9600C" w:rsidP="00E9600C">
      <w:pPr>
        <w:ind w:right="143" w:firstLine="709"/>
        <w:jc w:val="both"/>
        <w:rPr>
          <w:sz w:val="28"/>
          <w:szCs w:val="28"/>
        </w:rPr>
      </w:pPr>
      <w:r w:rsidRPr="0097283A">
        <w:rPr>
          <w:sz w:val="28"/>
          <w:szCs w:val="28"/>
        </w:rPr>
        <w:t xml:space="preserve">Обработанные результаты контрольных замеров за </w:t>
      </w:r>
      <w:r w:rsidR="00086373" w:rsidRPr="0097283A">
        <w:rPr>
          <w:sz w:val="28"/>
          <w:szCs w:val="28"/>
        </w:rPr>
        <w:t>летний</w:t>
      </w:r>
      <w:r w:rsidRPr="0097283A">
        <w:rPr>
          <w:sz w:val="28"/>
          <w:szCs w:val="28"/>
        </w:rPr>
        <w:t xml:space="preserve"> режимный день </w:t>
      </w:r>
      <w:r w:rsidR="00086373" w:rsidRPr="0097283A">
        <w:rPr>
          <w:sz w:val="28"/>
          <w:szCs w:val="28"/>
        </w:rPr>
        <w:t>21.06.2023</w:t>
      </w:r>
      <w:r w:rsidRPr="0097283A">
        <w:rPr>
          <w:sz w:val="28"/>
          <w:szCs w:val="28"/>
        </w:rPr>
        <w:t xml:space="preserve"> г.</w:t>
      </w:r>
    </w:p>
    <w:p w:rsidR="00E9600C" w:rsidRPr="0097283A" w:rsidRDefault="00E9600C" w:rsidP="00E9600C">
      <w:pPr>
        <w:ind w:right="143" w:firstLine="709"/>
        <w:jc w:val="both"/>
        <w:rPr>
          <w:sz w:val="28"/>
          <w:szCs w:val="28"/>
        </w:rPr>
      </w:pPr>
      <w:r w:rsidRPr="0097283A">
        <w:rPr>
          <w:sz w:val="28"/>
          <w:szCs w:val="28"/>
        </w:rPr>
        <w:t>Пояснительную записку, согласно требований п.8.6 Ст</w:t>
      </w:r>
      <w:bookmarkStart w:id="0" w:name="_GoBack"/>
      <w:bookmarkEnd w:id="0"/>
      <w:r w:rsidRPr="0097283A">
        <w:rPr>
          <w:sz w:val="28"/>
          <w:szCs w:val="28"/>
        </w:rPr>
        <w:t>андарта организации «Порядок организации и проведения контрольных, внеочередных и дополнительных замеров параметров электрических режимов работы объектов электросетевого комплекса», утвержденного Распоряжением ОАО «</w:t>
      </w:r>
      <w:proofErr w:type="spellStart"/>
      <w:r w:rsidRPr="0097283A">
        <w:rPr>
          <w:sz w:val="28"/>
          <w:szCs w:val="28"/>
        </w:rPr>
        <w:t>Россети</w:t>
      </w:r>
      <w:proofErr w:type="spellEnd"/>
      <w:r w:rsidRPr="0097283A">
        <w:rPr>
          <w:sz w:val="28"/>
          <w:szCs w:val="28"/>
        </w:rPr>
        <w:t>» № 335р.</w:t>
      </w:r>
    </w:p>
    <w:p w:rsidR="00E9600C" w:rsidRPr="0097283A" w:rsidRDefault="00E9600C" w:rsidP="00E9600C">
      <w:pPr>
        <w:ind w:right="143" w:firstLine="709"/>
        <w:jc w:val="both"/>
        <w:rPr>
          <w:sz w:val="28"/>
          <w:szCs w:val="28"/>
        </w:rPr>
      </w:pPr>
      <w:r w:rsidRPr="0097283A">
        <w:rPr>
          <w:sz w:val="28"/>
          <w:szCs w:val="28"/>
        </w:rPr>
        <w:t xml:space="preserve">Обработанные результаты контрольных замеров, проведенных </w:t>
      </w:r>
      <w:r w:rsidR="00086373" w:rsidRPr="0097283A">
        <w:rPr>
          <w:sz w:val="28"/>
          <w:szCs w:val="28"/>
        </w:rPr>
        <w:t>21.06</w:t>
      </w:r>
      <w:r w:rsidR="006946A7" w:rsidRPr="0097283A">
        <w:rPr>
          <w:sz w:val="28"/>
          <w:szCs w:val="28"/>
        </w:rPr>
        <w:t>.202</w:t>
      </w:r>
      <w:r w:rsidR="00086373" w:rsidRPr="0097283A">
        <w:rPr>
          <w:sz w:val="28"/>
          <w:szCs w:val="28"/>
        </w:rPr>
        <w:t>3</w:t>
      </w:r>
      <w:r w:rsidRPr="0097283A">
        <w:rPr>
          <w:sz w:val="28"/>
          <w:szCs w:val="28"/>
        </w:rPr>
        <w:t>г.  в электрических сетях Новгородского филиала ПАО «</w:t>
      </w:r>
      <w:proofErr w:type="spellStart"/>
      <w:r w:rsidRPr="0097283A">
        <w:rPr>
          <w:sz w:val="28"/>
          <w:szCs w:val="28"/>
        </w:rPr>
        <w:t>Россети</w:t>
      </w:r>
      <w:proofErr w:type="spellEnd"/>
      <w:r w:rsidRPr="0097283A">
        <w:rPr>
          <w:sz w:val="28"/>
          <w:szCs w:val="28"/>
        </w:rPr>
        <w:t xml:space="preserve"> Северо-Запад», предоставлены в объеме, соответствующему выданному заданию филиала АО «СО ЕЭС» НРДУ:</w:t>
      </w:r>
    </w:p>
    <w:p w:rsidR="00E9600C" w:rsidRPr="0097283A" w:rsidRDefault="00E9600C" w:rsidP="00E9600C">
      <w:pPr>
        <w:tabs>
          <w:tab w:val="left" w:pos="1080"/>
        </w:tabs>
        <w:ind w:right="201" w:firstLine="720"/>
        <w:jc w:val="both"/>
        <w:rPr>
          <w:sz w:val="28"/>
          <w:szCs w:val="28"/>
        </w:rPr>
      </w:pPr>
      <w:r w:rsidRPr="0097283A">
        <w:rPr>
          <w:sz w:val="28"/>
          <w:szCs w:val="28"/>
        </w:rPr>
        <w:t>1. Активная и реактивная мощность (</w:t>
      </w:r>
      <w:r w:rsidRPr="0097283A">
        <w:rPr>
          <w:sz w:val="28"/>
          <w:szCs w:val="28"/>
          <w:lang w:val="en-US"/>
        </w:rPr>
        <w:t>P</w:t>
      </w:r>
      <w:r w:rsidRPr="0097283A">
        <w:rPr>
          <w:sz w:val="28"/>
          <w:szCs w:val="28"/>
        </w:rPr>
        <w:t xml:space="preserve">, </w:t>
      </w:r>
      <w:r w:rsidRPr="0097283A">
        <w:rPr>
          <w:sz w:val="28"/>
          <w:szCs w:val="28"/>
          <w:lang w:val="en-US"/>
        </w:rPr>
        <w:t>Q</w:t>
      </w:r>
      <w:r w:rsidRPr="0097283A">
        <w:rPr>
          <w:sz w:val="28"/>
          <w:szCs w:val="28"/>
        </w:rPr>
        <w:t xml:space="preserve">) ЛЭП 110кВ, силовых трансформаторов по каждой подстанции 110 </w:t>
      </w:r>
      <w:proofErr w:type="spellStart"/>
      <w:r w:rsidRPr="0097283A">
        <w:rPr>
          <w:sz w:val="28"/>
          <w:szCs w:val="28"/>
        </w:rPr>
        <w:t>кВ</w:t>
      </w:r>
      <w:proofErr w:type="spellEnd"/>
      <w:r w:rsidRPr="0097283A">
        <w:rPr>
          <w:sz w:val="28"/>
          <w:szCs w:val="28"/>
        </w:rPr>
        <w:t xml:space="preserve"> с указанием направления мощности «+» - к шинам, «-» - от шин, уровень напря</w:t>
      </w:r>
      <w:r w:rsidR="0097283A" w:rsidRPr="0097283A">
        <w:rPr>
          <w:sz w:val="28"/>
          <w:szCs w:val="28"/>
        </w:rPr>
        <w:t>жения на СШ 110кВ</w:t>
      </w:r>
      <w:r w:rsidRPr="0097283A">
        <w:rPr>
          <w:sz w:val="28"/>
          <w:szCs w:val="28"/>
        </w:rPr>
        <w:t>.</w:t>
      </w:r>
    </w:p>
    <w:p w:rsidR="00E9600C" w:rsidRPr="0097283A" w:rsidRDefault="00E9600C" w:rsidP="00E9600C">
      <w:pPr>
        <w:tabs>
          <w:tab w:val="left" w:pos="1080"/>
        </w:tabs>
        <w:ind w:right="143" w:firstLine="720"/>
        <w:jc w:val="both"/>
        <w:rPr>
          <w:sz w:val="28"/>
          <w:szCs w:val="28"/>
        </w:rPr>
      </w:pPr>
      <w:r w:rsidRPr="0097283A">
        <w:rPr>
          <w:sz w:val="28"/>
          <w:szCs w:val="28"/>
        </w:rPr>
        <w:t>2. Данные о работе устройств компенсации реактивной мо</w:t>
      </w:r>
      <w:r w:rsidR="0097283A" w:rsidRPr="0097283A">
        <w:rPr>
          <w:sz w:val="28"/>
          <w:szCs w:val="28"/>
        </w:rPr>
        <w:t>щности БСК и УКРМ.</w:t>
      </w:r>
    </w:p>
    <w:p w:rsidR="00E9600C" w:rsidRPr="0097283A" w:rsidRDefault="00E9600C" w:rsidP="00E9600C">
      <w:pPr>
        <w:tabs>
          <w:tab w:val="left" w:pos="1080"/>
        </w:tabs>
        <w:ind w:right="143" w:firstLine="720"/>
        <w:jc w:val="both"/>
        <w:rPr>
          <w:sz w:val="28"/>
          <w:szCs w:val="28"/>
        </w:rPr>
      </w:pPr>
      <w:r w:rsidRPr="0097283A">
        <w:rPr>
          <w:sz w:val="28"/>
          <w:szCs w:val="28"/>
        </w:rPr>
        <w:t xml:space="preserve">3. Ведомость максимальных нагрузок трансформаторов напряжением 110/35/6-10 </w:t>
      </w:r>
      <w:proofErr w:type="spellStart"/>
      <w:r w:rsidRPr="0097283A">
        <w:rPr>
          <w:sz w:val="28"/>
          <w:szCs w:val="28"/>
        </w:rPr>
        <w:t>кВ</w:t>
      </w:r>
      <w:proofErr w:type="spellEnd"/>
      <w:r w:rsidRPr="0097283A">
        <w:rPr>
          <w:sz w:val="28"/>
          <w:szCs w:val="28"/>
        </w:rPr>
        <w:t xml:space="preserve"> (на </w:t>
      </w:r>
      <w:r w:rsidR="0097283A" w:rsidRPr="0097283A">
        <w:rPr>
          <w:sz w:val="28"/>
          <w:szCs w:val="28"/>
        </w:rPr>
        <w:t>21-00 ч.)</w:t>
      </w:r>
    </w:p>
    <w:p w:rsidR="00E9600C" w:rsidRPr="0097283A" w:rsidRDefault="00E9600C" w:rsidP="00E9600C">
      <w:pPr>
        <w:tabs>
          <w:tab w:val="left" w:pos="1080"/>
        </w:tabs>
        <w:ind w:right="143" w:firstLine="720"/>
        <w:jc w:val="both"/>
        <w:rPr>
          <w:sz w:val="28"/>
          <w:szCs w:val="28"/>
        </w:rPr>
      </w:pPr>
      <w:r w:rsidRPr="0097283A">
        <w:rPr>
          <w:sz w:val="28"/>
          <w:szCs w:val="28"/>
        </w:rPr>
        <w:t xml:space="preserve">4. Сводные таблицы АЧР (в том числе САЧР) и ЧАПВ с указанием объемов мощности на каждой </w:t>
      </w:r>
      <w:proofErr w:type="spellStart"/>
      <w:r w:rsidRPr="0097283A">
        <w:rPr>
          <w:sz w:val="28"/>
          <w:szCs w:val="28"/>
        </w:rPr>
        <w:t>уставке</w:t>
      </w:r>
      <w:proofErr w:type="spellEnd"/>
      <w:r w:rsidRPr="0097283A">
        <w:rPr>
          <w:sz w:val="28"/>
          <w:szCs w:val="28"/>
        </w:rPr>
        <w:t xml:space="preserve"> по частоте и времени, а также совмещения АЧР-1 и АЧР-2</w:t>
      </w:r>
      <w:r w:rsidR="0097283A" w:rsidRPr="0097283A">
        <w:rPr>
          <w:sz w:val="28"/>
          <w:szCs w:val="28"/>
        </w:rPr>
        <w:t>.</w:t>
      </w:r>
      <w:r w:rsidRPr="0097283A">
        <w:rPr>
          <w:sz w:val="28"/>
          <w:szCs w:val="28"/>
        </w:rPr>
        <w:t xml:space="preserve"> </w:t>
      </w:r>
    </w:p>
    <w:p w:rsidR="0097283A" w:rsidRPr="0097283A" w:rsidRDefault="00E9600C" w:rsidP="00537658">
      <w:pPr>
        <w:ind w:firstLine="709"/>
        <w:jc w:val="both"/>
        <w:rPr>
          <w:sz w:val="28"/>
          <w:szCs w:val="28"/>
        </w:rPr>
      </w:pPr>
      <w:r w:rsidRPr="0097283A">
        <w:rPr>
          <w:sz w:val="28"/>
          <w:szCs w:val="28"/>
        </w:rPr>
        <w:t xml:space="preserve">5. </w:t>
      </w:r>
      <w:r w:rsidR="0097283A" w:rsidRPr="0097283A">
        <w:rPr>
          <w:sz w:val="28"/>
          <w:szCs w:val="28"/>
        </w:rPr>
        <w:t>Сведения о нагрузке потребителей электрической энергии (мощности), включенных в графики аварийного ограничения режима потребления электрической энергии (мощности) на 2022/2023 гг.  на территории Новгородской области по Новгородскому филиалу ПАО «</w:t>
      </w:r>
      <w:proofErr w:type="spellStart"/>
      <w:r w:rsidR="0097283A" w:rsidRPr="0097283A">
        <w:rPr>
          <w:sz w:val="28"/>
          <w:szCs w:val="28"/>
        </w:rPr>
        <w:t>Россети</w:t>
      </w:r>
      <w:proofErr w:type="spellEnd"/>
      <w:r w:rsidR="0097283A" w:rsidRPr="0097283A">
        <w:rPr>
          <w:sz w:val="28"/>
          <w:szCs w:val="28"/>
        </w:rPr>
        <w:t xml:space="preserve"> Северо-Запад» по данным контрольного замера со временем отключения «до 5 мин», «от 5 до 20 мин», «от 20 до 60 мин» с </w:t>
      </w:r>
      <w:r w:rsidR="0097283A" w:rsidRPr="0097283A">
        <w:rPr>
          <w:sz w:val="28"/>
          <w:szCs w:val="28"/>
        </w:rPr>
        <w:lastRenderedPageBreak/>
        <w:t>указанием нагрузки по каждому присоединению за каждый час суток контрольного замера (0:00:00 – 23:00:00)</w:t>
      </w:r>
      <w:r w:rsidRPr="0097283A">
        <w:rPr>
          <w:sz w:val="28"/>
          <w:szCs w:val="28"/>
        </w:rPr>
        <w:t xml:space="preserve">. </w:t>
      </w:r>
    </w:p>
    <w:p w:rsidR="00E9600C" w:rsidRPr="0097283A" w:rsidRDefault="00E9600C" w:rsidP="00537658">
      <w:pPr>
        <w:ind w:firstLine="709"/>
        <w:jc w:val="both"/>
        <w:rPr>
          <w:sz w:val="28"/>
          <w:szCs w:val="28"/>
        </w:rPr>
      </w:pPr>
      <w:r w:rsidRPr="0097283A">
        <w:rPr>
          <w:sz w:val="28"/>
          <w:szCs w:val="28"/>
        </w:rPr>
        <w:t xml:space="preserve">6. </w:t>
      </w:r>
      <w:r w:rsidR="0097283A" w:rsidRPr="0097283A">
        <w:rPr>
          <w:sz w:val="28"/>
          <w:szCs w:val="28"/>
        </w:rPr>
        <w:t xml:space="preserve">Сведения о нагрузке потребителей электрической энергии (мощности), включенных в график временного отключения потребления на 2022/2023 гг.  Новгородского </w:t>
      </w:r>
      <w:proofErr w:type="spellStart"/>
      <w:r w:rsidR="0097283A" w:rsidRPr="0097283A">
        <w:rPr>
          <w:sz w:val="28"/>
          <w:szCs w:val="28"/>
        </w:rPr>
        <w:t>энергоузла</w:t>
      </w:r>
      <w:proofErr w:type="spellEnd"/>
      <w:r w:rsidR="0097283A" w:rsidRPr="0097283A">
        <w:rPr>
          <w:sz w:val="28"/>
          <w:szCs w:val="28"/>
        </w:rPr>
        <w:t xml:space="preserve"> на территории Новгородской области по Новгородскому филиалу ПАО «</w:t>
      </w:r>
      <w:proofErr w:type="spellStart"/>
      <w:r w:rsidR="0097283A" w:rsidRPr="0097283A">
        <w:rPr>
          <w:sz w:val="28"/>
          <w:szCs w:val="28"/>
        </w:rPr>
        <w:t>Россети</w:t>
      </w:r>
      <w:proofErr w:type="spellEnd"/>
      <w:r w:rsidR="0097283A" w:rsidRPr="0097283A">
        <w:rPr>
          <w:sz w:val="28"/>
          <w:szCs w:val="28"/>
        </w:rPr>
        <w:t xml:space="preserve"> Северо-Запад» по данным контрольного замера со временем отключения «до 5 мин», «от 5 до 20 мин», «от 20 до 60 мин» с указанием нагрузки по каждому присоединению за каждый час суток контрольного замера (0:00:00 – 23:00:00).</w:t>
      </w:r>
    </w:p>
    <w:p w:rsidR="0097283A" w:rsidRPr="0097283A" w:rsidRDefault="00E9600C" w:rsidP="0097283A">
      <w:pPr>
        <w:ind w:firstLine="709"/>
        <w:jc w:val="both"/>
        <w:rPr>
          <w:sz w:val="28"/>
          <w:szCs w:val="28"/>
        </w:rPr>
      </w:pPr>
      <w:r w:rsidRPr="0097283A">
        <w:rPr>
          <w:sz w:val="28"/>
          <w:szCs w:val="28"/>
        </w:rPr>
        <w:t xml:space="preserve">7. </w:t>
      </w:r>
      <w:r w:rsidR="0097283A" w:rsidRPr="0097283A">
        <w:rPr>
          <w:sz w:val="28"/>
          <w:szCs w:val="28"/>
        </w:rPr>
        <w:t>Сводная таблица объемов нагрузки потребителей, включенных в графики временного отключения потребления за каждый час суток.</w:t>
      </w:r>
    </w:p>
    <w:p w:rsidR="00E9600C" w:rsidRPr="0097283A" w:rsidRDefault="00E9600C" w:rsidP="0097283A">
      <w:pPr>
        <w:tabs>
          <w:tab w:val="left" w:pos="1080"/>
        </w:tabs>
        <w:ind w:right="143" w:firstLine="709"/>
        <w:jc w:val="both"/>
        <w:rPr>
          <w:sz w:val="28"/>
          <w:szCs w:val="28"/>
        </w:rPr>
      </w:pPr>
      <w:r w:rsidRPr="0097283A">
        <w:rPr>
          <w:sz w:val="28"/>
          <w:szCs w:val="28"/>
        </w:rPr>
        <w:t xml:space="preserve">8. </w:t>
      </w:r>
      <w:r w:rsidR="0097283A" w:rsidRPr="0097283A">
        <w:rPr>
          <w:sz w:val="28"/>
          <w:szCs w:val="28"/>
        </w:rPr>
        <w:t>Реестр потребителей, подключенных к устройствам ПА (САОН, АОСН) с указанием объема нагрузки ОН (кроме устройств АЧР) с указанием их потребления за 04-00, 10-00 и 21-00 ч. дня контрольного замера 21.06.2023г.</w:t>
      </w:r>
    </w:p>
    <w:p w:rsidR="0097283A" w:rsidRPr="0097283A" w:rsidRDefault="00E9600C" w:rsidP="0097283A">
      <w:pPr>
        <w:tabs>
          <w:tab w:val="left" w:pos="1080"/>
        </w:tabs>
        <w:ind w:right="143" w:firstLine="709"/>
        <w:jc w:val="both"/>
        <w:rPr>
          <w:sz w:val="28"/>
          <w:szCs w:val="28"/>
        </w:rPr>
      </w:pPr>
      <w:r w:rsidRPr="0097283A">
        <w:rPr>
          <w:sz w:val="28"/>
          <w:szCs w:val="28"/>
        </w:rPr>
        <w:t xml:space="preserve">9. </w:t>
      </w:r>
      <w:r w:rsidR="0097283A" w:rsidRPr="0097283A">
        <w:rPr>
          <w:sz w:val="28"/>
          <w:szCs w:val="28"/>
        </w:rPr>
        <w:t>Сводная таблица по объемам нагрузки потребителей, подключенных к АОСН.</w:t>
      </w:r>
    </w:p>
    <w:p w:rsidR="00E46009" w:rsidRDefault="00E46009" w:rsidP="00C12B59">
      <w:pPr>
        <w:jc w:val="both"/>
        <w:rPr>
          <w:sz w:val="28"/>
          <w:szCs w:val="28"/>
        </w:rPr>
      </w:pPr>
    </w:p>
    <w:p w:rsidR="0097283A" w:rsidRDefault="0097283A" w:rsidP="00C12B59">
      <w:pPr>
        <w:jc w:val="both"/>
        <w:rPr>
          <w:sz w:val="28"/>
          <w:szCs w:val="28"/>
        </w:rPr>
      </w:pPr>
    </w:p>
    <w:p w:rsidR="0097283A" w:rsidRDefault="0097283A" w:rsidP="00C12B59">
      <w:pPr>
        <w:jc w:val="both"/>
        <w:rPr>
          <w:sz w:val="28"/>
          <w:szCs w:val="28"/>
        </w:rPr>
      </w:pPr>
    </w:p>
    <w:p w:rsidR="0097283A" w:rsidRPr="0097283A" w:rsidRDefault="0097283A" w:rsidP="00C12B59">
      <w:pPr>
        <w:jc w:val="both"/>
        <w:rPr>
          <w:sz w:val="28"/>
          <w:szCs w:val="28"/>
        </w:rPr>
      </w:pPr>
    </w:p>
    <w:p w:rsidR="0097283A" w:rsidRPr="0097283A" w:rsidRDefault="0097283A" w:rsidP="0097283A">
      <w:pPr>
        <w:rPr>
          <w:color w:val="000000"/>
          <w:spacing w:val="7"/>
          <w:sz w:val="28"/>
          <w:szCs w:val="28"/>
        </w:rPr>
      </w:pPr>
      <w:r w:rsidRPr="0097283A">
        <w:rPr>
          <w:color w:val="000000"/>
          <w:spacing w:val="7"/>
          <w:sz w:val="28"/>
          <w:szCs w:val="28"/>
        </w:rPr>
        <w:t>С уважением,</w:t>
      </w:r>
    </w:p>
    <w:p w:rsidR="0097283A" w:rsidRPr="0097283A" w:rsidRDefault="0097283A" w:rsidP="0097283A">
      <w:pPr>
        <w:rPr>
          <w:sz w:val="28"/>
          <w:szCs w:val="28"/>
        </w:rPr>
      </w:pPr>
    </w:p>
    <w:p w:rsidR="0097283A" w:rsidRPr="0097283A" w:rsidRDefault="0097283A" w:rsidP="0097283A">
      <w:pPr>
        <w:rPr>
          <w:sz w:val="28"/>
          <w:szCs w:val="28"/>
        </w:rPr>
      </w:pPr>
      <w:r w:rsidRPr="0097283A">
        <w:rPr>
          <w:sz w:val="28"/>
          <w:szCs w:val="28"/>
        </w:rPr>
        <w:t xml:space="preserve">Первый заместитель директора –  </w:t>
      </w:r>
    </w:p>
    <w:p w:rsidR="0097283A" w:rsidRPr="0097283A" w:rsidRDefault="0097283A" w:rsidP="0097283A">
      <w:pPr>
        <w:rPr>
          <w:sz w:val="28"/>
          <w:szCs w:val="28"/>
        </w:rPr>
      </w:pPr>
      <w:r w:rsidRPr="0097283A">
        <w:rPr>
          <w:sz w:val="28"/>
          <w:szCs w:val="28"/>
        </w:rPr>
        <w:t>главный инженер филиала                                                                      А.Н. Рудневский</w:t>
      </w:r>
    </w:p>
    <w:p w:rsidR="0097283A" w:rsidRPr="0097283A" w:rsidRDefault="0097283A" w:rsidP="0097283A">
      <w:pPr>
        <w:rPr>
          <w:sz w:val="28"/>
          <w:szCs w:val="28"/>
        </w:rPr>
      </w:pPr>
    </w:p>
    <w:p w:rsidR="0097283A" w:rsidRPr="0097283A" w:rsidRDefault="0097283A" w:rsidP="0097283A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8"/>
          <w:szCs w:val="28"/>
        </w:rPr>
      </w:pPr>
    </w:p>
    <w:p w:rsidR="0097283A" w:rsidRPr="0097283A" w:rsidRDefault="0097283A" w:rsidP="0097283A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8"/>
          <w:szCs w:val="28"/>
        </w:rPr>
      </w:pPr>
    </w:p>
    <w:p w:rsidR="0097283A" w:rsidRPr="0097283A" w:rsidRDefault="0097283A" w:rsidP="0097283A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8"/>
          <w:szCs w:val="28"/>
        </w:rPr>
      </w:pPr>
    </w:p>
    <w:p w:rsidR="0097283A" w:rsidRPr="0097283A" w:rsidRDefault="0097283A" w:rsidP="0097283A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8"/>
          <w:szCs w:val="28"/>
        </w:rPr>
      </w:pPr>
    </w:p>
    <w:p w:rsidR="0097283A" w:rsidRPr="0097283A" w:rsidRDefault="0097283A" w:rsidP="0097283A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8"/>
          <w:szCs w:val="28"/>
        </w:rPr>
      </w:pPr>
    </w:p>
    <w:p w:rsidR="0097283A" w:rsidRPr="0097283A" w:rsidRDefault="0097283A" w:rsidP="0097283A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8"/>
          <w:szCs w:val="28"/>
        </w:rPr>
      </w:pPr>
    </w:p>
    <w:p w:rsidR="0097283A" w:rsidRPr="0097283A" w:rsidRDefault="0097283A" w:rsidP="0097283A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8"/>
          <w:szCs w:val="28"/>
        </w:rPr>
      </w:pPr>
    </w:p>
    <w:p w:rsidR="0097283A" w:rsidRPr="0097283A" w:rsidRDefault="0097283A" w:rsidP="0097283A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8"/>
          <w:szCs w:val="28"/>
        </w:rPr>
      </w:pPr>
    </w:p>
    <w:p w:rsidR="0097283A" w:rsidRPr="0097283A" w:rsidRDefault="0097283A" w:rsidP="0097283A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8"/>
          <w:szCs w:val="28"/>
        </w:rPr>
      </w:pPr>
    </w:p>
    <w:p w:rsidR="0097283A" w:rsidRDefault="0097283A" w:rsidP="0097283A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8"/>
          <w:szCs w:val="28"/>
        </w:rPr>
      </w:pPr>
    </w:p>
    <w:p w:rsidR="0097283A" w:rsidRDefault="0097283A" w:rsidP="0097283A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8"/>
          <w:szCs w:val="28"/>
        </w:rPr>
      </w:pPr>
    </w:p>
    <w:p w:rsidR="0097283A" w:rsidRPr="005C68DB" w:rsidRDefault="0097283A" w:rsidP="0097283A">
      <w:pPr>
        <w:shd w:val="clear" w:color="auto" w:fill="FFFFFF"/>
        <w:tabs>
          <w:tab w:val="left" w:pos="1130"/>
        </w:tabs>
        <w:spacing w:line="266" w:lineRule="exact"/>
        <w:rPr>
          <w:color w:val="000000"/>
          <w:spacing w:val="7"/>
          <w:sz w:val="28"/>
          <w:szCs w:val="28"/>
        </w:rPr>
      </w:pPr>
    </w:p>
    <w:p w:rsidR="0097283A" w:rsidRPr="005C68DB" w:rsidRDefault="0097283A" w:rsidP="0097283A">
      <w:r w:rsidRPr="005C68DB">
        <w:t>Ведущий инженер службы электрических режимов ЦУС</w:t>
      </w:r>
    </w:p>
    <w:p w:rsidR="0097283A" w:rsidRPr="005C68DB" w:rsidRDefault="0097283A" w:rsidP="0097283A">
      <w:r w:rsidRPr="005C68DB">
        <w:t xml:space="preserve">Полина Елена Александровна </w:t>
      </w:r>
    </w:p>
    <w:p w:rsidR="0097283A" w:rsidRPr="005C68DB" w:rsidRDefault="0097283A" w:rsidP="0097283A">
      <w:pPr>
        <w:jc w:val="both"/>
      </w:pPr>
      <w:r w:rsidRPr="005C68DB">
        <w:t>тел. 984-366</w:t>
      </w:r>
    </w:p>
    <w:p w:rsidR="0097283A" w:rsidRPr="000A6A0A" w:rsidRDefault="0097283A" w:rsidP="0097283A">
      <w:pPr>
        <w:jc w:val="both"/>
        <w:rPr>
          <w:sz w:val="26"/>
          <w:szCs w:val="26"/>
        </w:rPr>
      </w:pPr>
      <w:r w:rsidRPr="005C68DB">
        <w:t>тел. 89211927089</w:t>
      </w:r>
    </w:p>
    <w:p w:rsidR="005E5518" w:rsidRPr="000A6A0A" w:rsidRDefault="005E5518" w:rsidP="0097283A">
      <w:pPr>
        <w:shd w:val="clear" w:color="auto" w:fill="FFFFFF"/>
        <w:tabs>
          <w:tab w:val="left" w:pos="1130"/>
        </w:tabs>
        <w:spacing w:line="360" w:lineRule="auto"/>
        <w:rPr>
          <w:sz w:val="26"/>
          <w:szCs w:val="26"/>
        </w:rPr>
      </w:pPr>
    </w:p>
    <w:sectPr w:rsidR="005E5518" w:rsidRPr="000A6A0A" w:rsidSect="0097283A">
      <w:headerReference w:type="first" r:id="rId8"/>
      <w:type w:val="continuous"/>
      <w:pgSz w:w="11909" w:h="16834"/>
      <w:pgMar w:top="1134" w:right="569" w:bottom="993" w:left="1134" w:header="0" w:footer="720" w:gutter="0"/>
      <w:cols w:space="6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B1C6C" w:rsidRDefault="00BB1C6C" w:rsidP="00690931">
      <w:r>
        <w:separator/>
      </w:r>
    </w:p>
  </w:endnote>
  <w:endnote w:type="continuationSeparator" w:id="0">
    <w:p w:rsidR="00BB1C6C" w:rsidRDefault="00BB1C6C" w:rsidP="006909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1" w:fontKey="{CCEA854C-DBEE-4C6F-B701-6FD70D99A65A}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  <w:embedRegular r:id="rId2" w:fontKey="{6B0FB8A9-6A1F-405E-AB8C-2B5A05077C98}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C0D4BD22-E349-44DC-B483-D6D37BCA6AD6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4" w:fontKey="{39D5DCA7-1F61-401F-A5F2-E2E1084D0499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B1C6C" w:rsidRDefault="00BB1C6C" w:rsidP="00690931">
      <w:r>
        <w:separator/>
      </w:r>
    </w:p>
  </w:footnote>
  <w:footnote w:type="continuationSeparator" w:id="0">
    <w:p w:rsidR="00BB1C6C" w:rsidRDefault="00BB1C6C" w:rsidP="0069093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DE17B3" w:rsidRDefault="00DE17B3" w:rsidP="00DE17B3">
    <w:pPr>
      <w:tabs>
        <w:tab w:val="left" w:pos="1385"/>
      </w:tabs>
    </w:pPr>
    <w:r>
      <w:rPr>
        <w:noProof/>
      </w:rPr>
      <w:drawing>
        <wp:anchor distT="0" distB="0" distL="114300" distR="114300" simplePos="0" relativeHeight="251658240" behindDoc="1" locked="0" layoutInCell="1" allowOverlap="1" wp14:anchorId="2CF4C082" wp14:editId="4489FAEA">
          <wp:simplePos x="0" y="0"/>
          <wp:positionH relativeFrom="column">
            <wp:posOffset>-739545</wp:posOffset>
          </wp:positionH>
          <wp:positionV relativeFrom="paragraph">
            <wp:posOffset>-3891</wp:posOffset>
          </wp:positionV>
          <wp:extent cx="7585521" cy="2780664"/>
          <wp:effectExtent l="0" t="0" r="0" b="1270"/>
          <wp:wrapNone/>
          <wp:docPr id="4" name="Рисунок 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Q_Artboard 1 copy копия 2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85521" cy="2780664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tab/>
    </w:r>
  </w:p>
  <w:p w:rsidR="00DE17B3" w:rsidRDefault="00DE17B3"/>
  <w:p w:rsidR="00DE17B3" w:rsidRDefault="00DE17B3"/>
  <w:p w:rsidR="00DE17B3" w:rsidRDefault="00DE17B3"/>
  <w:p w:rsidR="00DE17B3" w:rsidRDefault="00DE17B3"/>
  <w:p w:rsidR="00DE17B3" w:rsidRDefault="00DE17B3"/>
  <w:tbl>
    <w:tblPr>
      <w:tblW w:w="9361" w:type="dxa"/>
      <w:tblInd w:w="-5" w:type="dxa"/>
      <w:tblLook w:val="04A0" w:firstRow="1" w:lastRow="0" w:firstColumn="1" w:lastColumn="0" w:noHBand="0" w:noVBand="1"/>
    </w:tblPr>
    <w:tblGrid>
      <w:gridCol w:w="13"/>
      <w:gridCol w:w="276"/>
      <w:gridCol w:w="2410"/>
      <w:gridCol w:w="425"/>
      <w:gridCol w:w="2410"/>
      <w:gridCol w:w="283"/>
      <w:gridCol w:w="3544"/>
    </w:tblGrid>
    <w:tr w:rsidR="00923E91" w:rsidTr="000A6A0A">
      <w:trPr>
        <w:trHeight w:val="869"/>
      </w:trPr>
      <w:tc>
        <w:tcPr>
          <w:tcW w:w="9361" w:type="dxa"/>
          <w:gridSpan w:val="7"/>
          <w:tcMar>
            <w:top w:w="0" w:type="dxa"/>
            <w:left w:w="0" w:type="dxa"/>
            <w:bottom w:w="0" w:type="dxa"/>
            <w:right w:w="0" w:type="dxa"/>
          </w:tcMar>
          <w:hideMark/>
        </w:tcPr>
        <w:p w:rsidR="00923E91" w:rsidRDefault="00923E91" w:rsidP="000A6A0A">
          <w:pPr>
            <w:pStyle w:val="a4"/>
            <w:jc w:val="center"/>
            <w:rPr>
              <w:noProof/>
              <w:sz w:val="24"/>
              <w:szCs w:val="24"/>
              <w:lang w:val="en-US"/>
            </w:rPr>
          </w:pPr>
        </w:p>
      </w:tc>
    </w:tr>
    <w:tr w:rsidR="00923E91" w:rsidTr="000A6A0A">
      <w:trPr>
        <w:trHeight w:val="1543"/>
      </w:trPr>
      <w:tc>
        <w:tcPr>
          <w:tcW w:w="9361" w:type="dxa"/>
          <w:gridSpan w:val="7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0E48B0" w:rsidP="000A6A0A">
          <w:pPr>
            <w:pStyle w:val="a4"/>
            <w:jc w:val="center"/>
            <w:rPr>
              <w:noProof/>
              <w:sz w:val="24"/>
              <w:szCs w:val="24"/>
            </w:rPr>
          </w:pPr>
          <w:r w:rsidRPr="00DE17B3">
            <w:rPr>
              <w:rFonts w:ascii="Arial Narrow" w:hAnsi="Arial Narrow" w:cs="Arial"/>
              <w:bCs/>
              <w:noProof/>
              <w:sz w:val="22"/>
              <w:szCs w:val="22"/>
            </w:rPr>
            <mc:AlternateContent>
              <mc:Choice Requires="wps">
                <w:drawing>
                  <wp:anchor distT="0" distB="0" distL="114300" distR="114300" simplePos="0" relativeHeight="251666432" behindDoc="0" locked="0" layoutInCell="1" allowOverlap="1" wp14:anchorId="7C6BCBFB" wp14:editId="4E7D4861">
                    <wp:simplePos x="0" y="0"/>
                    <wp:positionH relativeFrom="column">
                      <wp:posOffset>4004945</wp:posOffset>
                    </wp:positionH>
                    <wp:positionV relativeFrom="paragraph">
                      <wp:posOffset>823595</wp:posOffset>
                    </wp:positionV>
                    <wp:extent cx="2352675" cy="1419225"/>
                    <wp:effectExtent l="0" t="0" r="9525" b="9525"/>
                    <wp:wrapNone/>
                    <wp:docPr id="3" name="Надпись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352675" cy="1419225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E9600C" w:rsidRPr="008C523E" w:rsidRDefault="00E9600C" w:rsidP="00E9600C">
                                <w:pPr>
                                  <w:tabs>
                                    <w:tab w:val="left" w:pos="7513"/>
                                  </w:tabs>
                                  <w:suppressAutoHyphens/>
                                  <w:rPr>
                                    <w:sz w:val="28"/>
                                    <w:szCs w:val="28"/>
                                  </w:rPr>
                                </w:pPr>
                                <w:r w:rsidRPr="008C523E">
                                  <w:rPr>
                                    <w:sz w:val="28"/>
                                    <w:szCs w:val="28"/>
                                  </w:rPr>
                                  <w:t>Заместителю главного инженера по ОТ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8C523E">
                                  <w:rPr>
                                    <w:sz w:val="28"/>
                                    <w:szCs w:val="28"/>
                                  </w:rPr>
                                  <w:t>и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 xml:space="preserve"> </w:t>
                                </w:r>
                                <w:r w:rsidRPr="008C523E">
                                  <w:rPr>
                                    <w:sz w:val="28"/>
                                    <w:szCs w:val="28"/>
                                  </w:rPr>
                                  <w:t xml:space="preserve">СУ-начальнику </w:t>
                                </w:r>
                                <w:r w:rsidR="00CA2F7A" w:rsidRPr="008C523E">
                                  <w:rPr>
                                    <w:sz w:val="28"/>
                                    <w:szCs w:val="28"/>
                                  </w:rPr>
                                  <w:t xml:space="preserve">департамента </w:t>
                                </w:r>
                                <w:r w:rsidR="00CA2F7A">
                                  <w:rPr>
                                    <w:sz w:val="28"/>
                                    <w:szCs w:val="28"/>
                                  </w:rPr>
                                  <w:t>ОТ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 xml:space="preserve"> и СУ </w:t>
                                </w:r>
                                <w:r w:rsidRPr="008C523E">
                                  <w:rPr>
                                    <w:sz w:val="28"/>
                                    <w:szCs w:val="28"/>
                                  </w:rPr>
                                  <w:t>ПАО «</w:t>
                                </w:r>
                                <w:proofErr w:type="spellStart"/>
                                <w:r>
                                  <w:rPr>
                                    <w:sz w:val="28"/>
                                    <w:szCs w:val="28"/>
                                  </w:rPr>
                                  <w:t>Россети</w:t>
                                </w:r>
                                <w:proofErr w:type="spellEnd"/>
                                <w:r>
                                  <w:rPr>
                                    <w:sz w:val="28"/>
                                    <w:szCs w:val="28"/>
                                  </w:rPr>
                                  <w:t xml:space="preserve"> Северо-Запад</w:t>
                                </w:r>
                                <w:r w:rsidRPr="008C523E">
                                  <w:rPr>
                                    <w:sz w:val="28"/>
                                    <w:szCs w:val="28"/>
                                  </w:rPr>
                                  <w:t xml:space="preserve">» </w:t>
                                </w:r>
                              </w:p>
                              <w:p w:rsidR="00E9600C" w:rsidRPr="008C523E" w:rsidRDefault="00E9600C" w:rsidP="00E9600C">
                                <w:pPr>
                                  <w:rPr>
                                    <w:sz w:val="28"/>
                                    <w:szCs w:val="28"/>
                                  </w:rPr>
                                </w:pPr>
                                <w:r w:rsidRPr="008C523E">
                                  <w:rPr>
                                    <w:sz w:val="28"/>
                                    <w:szCs w:val="28"/>
                                  </w:rPr>
                                  <w:t>А.В. Иванову</w:t>
                                </w:r>
                              </w:p>
                              <w:p w:rsidR="00DE17B3" w:rsidRPr="00E553F2" w:rsidRDefault="00DE17B3" w:rsidP="00DE17B3">
                                <w:pPr>
                                  <w:rPr>
                                    <w:sz w:val="26"/>
                                    <w:szCs w:val="26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w14:anchorId="7C6BCBFB"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2" o:spid="_x0000_s1026" type="#_x0000_t202" style="position:absolute;left:0;text-align:left;margin-left:315.35pt;margin-top:64.85pt;width:185.25pt;height:111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" stroked="f">
                    <v:textbox>
                      <w:txbxContent>
                        <w:p w:rsidR="00E9600C" w:rsidRPr="008C523E" w:rsidRDefault="00E9600C" w:rsidP="00E9600C">
                          <w:pPr>
                            <w:tabs>
                              <w:tab w:val="left" w:pos="7513"/>
                            </w:tabs>
                            <w:suppressAutoHyphens/>
                            <w:rPr>
                              <w:sz w:val="28"/>
                              <w:szCs w:val="28"/>
                            </w:rPr>
                          </w:pPr>
                          <w:r w:rsidRPr="008C523E">
                            <w:rPr>
                              <w:sz w:val="28"/>
                              <w:szCs w:val="28"/>
                            </w:rPr>
                            <w:t>Заместителю главного инженера по ОТ</w:t>
                          </w:r>
                          <w:r>
                            <w:rPr>
                              <w:sz w:val="28"/>
                              <w:szCs w:val="28"/>
                            </w:rPr>
                            <w:t xml:space="preserve"> </w:t>
                          </w:r>
                          <w:r w:rsidRPr="008C523E">
                            <w:rPr>
                              <w:sz w:val="28"/>
                              <w:szCs w:val="28"/>
                            </w:rPr>
                            <w:t>и</w:t>
                          </w:r>
                          <w:r>
                            <w:rPr>
                              <w:sz w:val="28"/>
                              <w:szCs w:val="28"/>
                            </w:rPr>
                            <w:t xml:space="preserve"> </w:t>
                          </w:r>
                          <w:r w:rsidRPr="008C523E">
                            <w:rPr>
                              <w:sz w:val="28"/>
                              <w:szCs w:val="28"/>
                            </w:rPr>
                            <w:t xml:space="preserve">СУ-начальнику </w:t>
                          </w:r>
                          <w:r w:rsidR="00CA2F7A" w:rsidRPr="008C523E">
                            <w:rPr>
                              <w:sz w:val="28"/>
                              <w:szCs w:val="28"/>
                            </w:rPr>
                            <w:t xml:space="preserve">департамента </w:t>
                          </w:r>
                          <w:r w:rsidR="00CA2F7A">
                            <w:rPr>
                              <w:sz w:val="28"/>
                              <w:szCs w:val="28"/>
                            </w:rPr>
                            <w:t>ОТ</w:t>
                          </w:r>
                          <w:r>
                            <w:rPr>
                              <w:sz w:val="28"/>
                              <w:szCs w:val="28"/>
                            </w:rPr>
                            <w:t xml:space="preserve"> и СУ </w:t>
                          </w:r>
                          <w:r w:rsidRPr="008C523E">
                            <w:rPr>
                              <w:sz w:val="28"/>
                              <w:szCs w:val="28"/>
                            </w:rPr>
                            <w:t>ПАО «</w:t>
                          </w:r>
                          <w:proofErr w:type="spellStart"/>
                          <w:r>
                            <w:rPr>
                              <w:sz w:val="28"/>
                              <w:szCs w:val="28"/>
                            </w:rPr>
                            <w:t>Россети</w:t>
                          </w:r>
                          <w:proofErr w:type="spellEnd"/>
                          <w:r>
                            <w:rPr>
                              <w:sz w:val="28"/>
                              <w:szCs w:val="28"/>
                            </w:rPr>
                            <w:t xml:space="preserve"> Северо-Запад</w:t>
                          </w:r>
                          <w:r w:rsidRPr="008C523E">
                            <w:rPr>
                              <w:sz w:val="28"/>
                              <w:szCs w:val="28"/>
                            </w:rPr>
                            <w:t xml:space="preserve">» </w:t>
                          </w:r>
                        </w:p>
                        <w:p w:rsidR="00E9600C" w:rsidRPr="008C523E" w:rsidRDefault="00E9600C" w:rsidP="00E9600C">
                          <w:pPr>
                            <w:rPr>
                              <w:sz w:val="28"/>
                              <w:szCs w:val="28"/>
                            </w:rPr>
                          </w:pPr>
                          <w:r w:rsidRPr="008C523E">
                            <w:rPr>
                              <w:sz w:val="28"/>
                              <w:szCs w:val="28"/>
                            </w:rPr>
                            <w:t>А.В. Иванову</w:t>
                          </w:r>
                        </w:p>
                        <w:p w:rsidR="00DE17B3" w:rsidRPr="00E553F2" w:rsidRDefault="00DE17B3" w:rsidP="00DE17B3">
                          <w:pPr>
                            <w:rPr>
                              <w:sz w:val="26"/>
                              <w:szCs w:val="26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DE17B3" w:rsidRPr="00DE17B3">
            <w:rPr>
              <w:rFonts w:ascii="Arial Narrow" w:hAnsi="Arial Narrow" w:cs="Arial"/>
              <w:bCs/>
              <w:noProof/>
              <w:sz w:val="22"/>
              <w:szCs w:val="22"/>
            </w:rPr>
            <mc:AlternateContent>
              <mc:Choice Requires="wps">
                <w:drawing>
                  <wp:anchor distT="0" distB="0" distL="114300" distR="114300" simplePos="0" relativeHeight="251665408" behindDoc="0" locked="0" layoutInCell="1" allowOverlap="1" wp14:anchorId="374E962B" wp14:editId="5CE3BCCC">
                    <wp:simplePos x="0" y="0"/>
                    <wp:positionH relativeFrom="column">
                      <wp:posOffset>419100</wp:posOffset>
                    </wp:positionH>
                    <wp:positionV relativeFrom="paragraph">
                      <wp:posOffset>941705</wp:posOffset>
                    </wp:positionV>
                    <wp:extent cx="2454910" cy="614680"/>
                    <wp:effectExtent l="0" t="0" r="2540" b="0"/>
                    <wp:wrapNone/>
                    <wp:docPr id="2" name="Надпись 2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2454910" cy="614680"/>
                            </a:xfrm>
                            <a:prstGeom prst="rect">
                              <a:avLst/>
                            </a:pr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0E48B0" w:rsidRDefault="000E48B0" w:rsidP="000E48B0">
                                <w:pPr>
                                  <w:pStyle w:val="2"/>
                                  <w:spacing w:after="0" w:line="240" w:lineRule="auto"/>
                                  <w:ind w:left="0" w:right="28"/>
                                  <w:jc w:val="both"/>
                                  <w:rPr>
                                    <w:szCs w:val="24"/>
                                  </w:rPr>
                                </w:pPr>
                                <w:r>
                                  <w:rPr>
                                    <w:noProof/>
                                    <w:szCs w:val="24"/>
                                  </w:rPr>
                                  <w:t xml:space="preserve">О </w:t>
                                </w:r>
                                <w:r>
                                  <w:rPr>
                                    <w:szCs w:val="24"/>
                                  </w:rPr>
                                  <w:t>предоставлении результатов</w:t>
                                </w:r>
                              </w:p>
                              <w:p w:rsidR="000E48B0" w:rsidRDefault="000E48B0" w:rsidP="000E48B0">
                                <w:pPr>
                                  <w:pStyle w:val="2"/>
                                  <w:spacing w:after="0" w:line="240" w:lineRule="auto"/>
                                  <w:ind w:left="0" w:right="28"/>
                                  <w:jc w:val="both"/>
                                  <w:rPr>
                                    <w:szCs w:val="24"/>
                                  </w:rPr>
                                </w:pPr>
                                <w:r>
                                  <w:rPr>
                                    <w:szCs w:val="24"/>
                                  </w:rPr>
                                  <w:t>контрольных замеров</w:t>
                                </w:r>
                              </w:p>
                              <w:p w:rsidR="000E48B0" w:rsidRPr="007D2BF5" w:rsidRDefault="00086373" w:rsidP="000E48B0">
                                <w:pPr>
                                  <w:pStyle w:val="2"/>
                                  <w:spacing w:after="0" w:line="240" w:lineRule="auto"/>
                                  <w:ind w:left="0" w:right="28"/>
                                  <w:jc w:val="both"/>
                                  <w:rPr>
                                    <w:szCs w:val="24"/>
                                  </w:rPr>
                                </w:pPr>
                                <w:r>
                                  <w:rPr>
                                    <w:szCs w:val="24"/>
                                  </w:rPr>
                                  <w:t>21.06</w:t>
                                </w:r>
                                <w:r w:rsidR="000E48B0">
                                  <w:rPr>
                                    <w:szCs w:val="24"/>
                                  </w:rPr>
                                  <w:t>.202</w:t>
                                </w:r>
                                <w:r>
                                  <w:rPr>
                                    <w:szCs w:val="24"/>
                                  </w:rPr>
                                  <w:t>3</w:t>
                                </w:r>
                                <w:r w:rsidR="000E48B0">
                                  <w:rPr>
                                    <w:szCs w:val="24"/>
                                  </w:rPr>
                                  <w:t>г.</w:t>
                                </w:r>
                              </w:p>
                              <w:p w:rsidR="00DE17B3" w:rsidRPr="00FC595A" w:rsidRDefault="00DE17B3" w:rsidP="000E48B0">
                                <w:pPr>
                                  <w:jc w:val="both"/>
                                  <w:rPr>
                                    <w:sz w:val="24"/>
                                    <w:szCs w:val="24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374E962B" id="_x0000_s1027" type="#_x0000_t202" style="position:absolute;left:0;text-align:left;margin-left:33pt;margin-top:74.15pt;width:193.3pt;height:48.4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" stroked="f">
                    <v:textbox>
                      <w:txbxContent>
                        <w:p w:rsidR="000E48B0" w:rsidRDefault="000E48B0" w:rsidP="000E48B0">
                          <w:pPr>
                            <w:pStyle w:val="2"/>
                            <w:spacing w:after="0" w:line="240" w:lineRule="auto"/>
                            <w:ind w:left="0" w:right="28"/>
                            <w:jc w:val="both"/>
                            <w:rPr>
                              <w:szCs w:val="24"/>
                            </w:rPr>
                          </w:pPr>
                          <w:r>
                            <w:rPr>
                              <w:noProof/>
                              <w:szCs w:val="24"/>
                            </w:rPr>
                            <w:t xml:space="preserve">О </w:t>
                          </w:r>
                          <w:r>
                            <w:rPr>
                              <w:szCs w:val="24"/>
                            </w:rPr>
                            <w:t>предоставлении результатов</w:t>
                          </w:r>
                        </w:p>
                        <w:p w:rsidR="000E48B0" w:rsidRDefault="000E48B0" w:rsidP="000E48B0">
                          <w:pPr>
                            <w:pStyle w:val="2"/>
                            <w:spacing w:after="0" w:line="240" w:lineRule="auto"/>
                            <w:ind w:left="0" w:right="28"/>
                            <w:jc w:val="both"/>
                            <w:rPr>
                              <w:szCs w:val="24"/>
                            </w:rPr>
                          </w:pPr>
                          <w:r>
                            <w:rPr>
                              <w:szCs w:val="24"/>
                            </w:rPr>
                            <w:t>контрольных замеров</w:t>
                          </w:r>
                        </w:p>
                        <w:p w:rsidR="000E48B0" w:rsidRPr="007D2BF5" w:rsidRDefault="00086373" w:rsidP="000E48B0">
                          <w:pPr>
                            <w:pStyle w:val="2"/>
                            <w:spacing w:after="0" w:line="240" w:lineRule="auto"/>
                            <w:ind w:left="0" w:right="28"/>
                            <w:jc w:val="both"/>
                            <w:rPr>
                              <w:szCs w:val="24"/>
                            </w:rPr>
                          </w:pPr>
                          <w:r>
                            <w:rPr>
                              <w:szCs w:val="24"/>
                            </w:rPr>
                            <w:t>21.06</w:t>
                          </w:r>
                          <w:r w:rsidR="000E48B0">
                            <w:rPr>
                              <w:szCs w:val="24"/>
                            </w:rPr>
                            <w:t>.202</w:t>
                          </w:r>
                          <w:r>
                            <w:rPr>
                              <w:szCs w:val="24"/>
                            </w:rPr>
                            <w:t>3</w:t>
                          </w:r>
                          <w:r w:rsidR="000E48B0">
                            <w:rPr>
                              <w:szCs w:val="24"/>
                            </w:rPr>
                            <w:t>г.</w:t>
                          </w:r>
                        </w:p>
                        <w:p w:rsidR="00DE17B3" w:rsidRPr="00FC595A" w:rsidRDefault="00DE17B3" w:rsidP="000E48B0">
                          <w:pPr>
                            <w:jc w:val="both"/>
                            <w:rPr>
                              <w:sz w:val="24"/>
                              <w:szCs w:val="24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 w:rsidR="00DE17B3">
            <w:rPr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 wp14:anchorId="27CEBB66" wp14:editId="40F7F100">
                    <wp:simplePos x="0" y="0"/>
                    <wp:positionH relativeFrom="column">
                      <wp:posOffset>2294255</wp:posOffset>
                    </wp:positionH>
                    <wp:positionV relativeFrom="paragraph">
                      <wp:posOffset>108585</wp:posOffset>
                    </wp:positionV>
                    <wp:extent cx="1746885" cy="233045"/>
                    <wp:effectExtent l="0" t="0" r="0" b="1270"/>
                    <wp:wrapNone/>
                    <wp:docPr id="1" name="Поле 1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746885" cy="2330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9727D" w:rsidRDefault="000E48B0" w:rsidP="0039727D">
                                <w:r w:rsidRPr="00B40F85">
                                  <w:rPr>
                                    <w:sz w:val="24"/>
                                    <w:szCs w:val="24"/>
                                    <w:highlight w:val="yellow"/>
                                  </w:rPr>
                                  <w:t>М</w:t>
                                </w:r>
                                <w:r w:rsidR="00296CEE" w:rsidRPr="00B40F85">
                                  <w:rPr>
                                    <w:sz w:val="24"/>
                                    <w:szCs w:val="24"/>
                                    <w:highlight w:val="yellow"/>
                                  </w:rPr>
                                  <w:t>Р2/6/11-02-04</w:t>
                                </w:r>
                                <w:r w:rsidRPr="00B40F85">
                                  <w:rPr>
                                    <w:sz w:val="24"/>
                                    <w:szCs w:val="24"/>
                                    <w:highlight w:val="yellow"/>
                                  </w:rPr>
                                  <w:t>/</w:t>
                                </w:r>
                                <w:r w:rsidR="00B40F85" w:rsidRPr="00B40F85">
                                  <w:rPr>
                                    <w:sz w:val="24"/>
                                    <w:szCs w:val="24"/>
                                    <w:highlight w:val="yellow"/>
                                  </w:rPr>
                                  <w:t>4481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>
                <w:pict>
                  <v:shape w14:anchorId="27CEBB66" id="Поле 1" o:spid="_x0000_s1028" type="#_x0000_t202" style="position:absolute;left:0;text-align:left;margin-left:180.65pt;margin-top:8.55pt;width:137.55pt;height:18.35pt;z-index:251661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" filled="f" stroked="f">
                    <v:textbox style="mso-fit-shape-to-text:t">
                      <w:txbxContent>
                        <w:p w:rsidR="0039727D" w:rsidRDefault="000E48B0" w:rsidP="0039727D">
                          <w:r w:rsidRPr="00B40F85">
                            <w:rPr>
                              <w:sz w:val="24"/>
                              <w:szCs w:val="24"/>
                              <w:highlight w:val="yellow"/>
                            </w:rPr>
                            <w:t>М</w:t>
                          </w:r>
                          <w:r w:rsidR="00296CEE" w:rsidRPr="00B40F85">
                            <w:rPr>
                              <w:sz w:val="24"/>
                              <w:szCs w:val="24"/>
                              <w:highlight w:val="yellow"/>
                            </w:rPr>
                            <w:t>Р2/6/11-02-04</w:t>
                          </w:r>
                          <w:r w:rsidRPr="00B40F85">
                            <w:rPr>
                              <w:sz w:val="24"/>
                              <w:szCs w:val="24"/>
                              <w:highlight w:val="yellow"/>
                            </w:rPr>
                            <w:t>/</w:t>
                          </w:r>
                          <w:r w:rsidR="00B40F85" w:rsidRPr="00B40F85">
                            <w:rPr>
                              <w:sz w:val="24"/>
                              <w:szCs w:val="24"/>
                              <w:highlight w:val="yellow"/>
                            </w:rPr>
                            <w:t>4481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 w:rsidR="00DE17B3">
            <w:rPr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3360" behindDoc="0" locked="0" layoutInCell="1" allowOverlap="1" wp14:anchorId="02E568A4" wp14:editId="35EC14AD">
                    <wp:simplePos x="0" y="0"/>
                    <wp:positionH relativeFrom="column">
                      <wp:posOffset>2321560</wp:posOffset>
                    </wp:positionH>
                    <wp:positionV relativeFrom="paragraph">
                      <wp:posOffset>404495</wp:posOffset>
                    </wp:positionV>
                    <wp:extent cx="1746885" cy="233045"/>
                    <wp:effectExtent l="0" t="0" r="0" b="1270"/>
                    <wp:wrapNone/>
                    <wp:docPr id="7" name="Поле 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746885" cy="2330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9727D" w:rsidRDefault="0039727D" w:rsidP="0039727D"/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>
                <w:pict>
                  <v:shape w14:anchorId="02E568A4" id="Поле 7" o:spid="_x0000_s1029" type="#_x0000_t202" style="position:absolute;left:0;text-align:left;margin-left:182.8pt;margin-top:31.85pt;width:137.55pt;height:18.35pt;z-index:25166336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" filled="f" stroked="f">
                    <v:textbox style="mso-fit-shape-to-text:t">
                      <w:txbxContent>
                        <w:p w:rsidR="0039727D" w:rsidRDefault="0039727D" w:rsidP="0039727D"/>
                      </w:txbxContent>
                    </v:textbox>
                  </v:shape>
                </w:pict>
              </mc:Fallback>
            </mc:AlternateContent>
          </w:r>
          <w:r w:rsidR="00DE17B3">
            <w:rPr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 wp14:anchorId="3CE1F410" wp14:editId="435CD1AB">
                    <wp:simplePos x="0" y="0"/>
                    <wp:positionH relativeFrom="column">
                      <wp:posOffset>474980</wp:posOffset>
                    </wp:positionH>
                    <wp:positionV relativeFrom="paragraph">
                      <wp:posOffset>411480</wp:posOffset>
                    </wp:positionV>
                    <wp:extent cx="1746885" cy="233045"/>
                    <wp:effectExtent l="0" t="0" r="0" b="1270"/>
                    <wp:wrapNone/>
                    <wp:docPr id="6" name="Поле 6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746885" cy="2330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9727D" w:rsidRDefault="0039727D" w:rsidP="0039727D"/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>
                <w:pict>
                  <v:shape w14:anchorId="3CE1F410" id="Поле 6" o:spid="_x0000_s1030" type="#_x0000_t202" style="position:absolute;left:0;text-align:left;margin-left:37.4pt;margin-top:32.4pt;width:137.55pt;height:18.35pt;z-index:251662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" filled="f" stroked="f">
                    <v:textbox style="mso-fit-shape-to-text:t">
                      <w:txbxContent>
                        <w:p w:rsidR="0039727D" w:rsidRDefault="0039727D" w:rsidP="0039727D"/>
                      </w:txbxContent>
                    </v:textbox>
                  </v:shape>
                </w:pict>
              </mc:Fallback>
            </mc:AlternateContent>
          </w:r>
          <w:r w:rsidR="00DE17B3">
            <w:rPr>
              <w:noProof/>
              <w:sz w:val="24"/>
              <w:szCs w:val="24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5AE46E60" wp14:editId="086B503D">
                    <wp:simplePos x="0" y="0"/>
                    <wp:positionH relativeFrom="column">
                      <wp:posOffset>322580</wp:posOffset>
                    </wp:positionH>
                    <wp:positionV relativeFrom="paragraph">
                      <wp:posOffset>115570</wp:posOffset>
                    </wp:positionV>
                    <wp:extent cx="1746885" cy="233045"/>
                    <wp:effectExtent l="0" t="0" r="0" b="1270"/>
                    <wp:wrapNone/>
                    <wp:docPr id="307" name="Поле 307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1746885" cy="233045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  <a:headEnd/>
                              <a:tailEnd/>
                            </a:ln>
                          </wps:spPr>
                          <wps:txbx>
                            <w:txbxContent>
                              <w:p w:rsidR="0039727D" w:rsidRDefault="00B40F85" w:rsidP="0039727D">
                                <w:r w:rsidRPr="00B40F85">
                                  <w:rPr>
                                    <w:highlight w:val="yellow"/>
                                  </w:rPr>
                                  <w:t>23.08.2023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>
                            <a:sp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20000</wp14:pctHeight>
                    </wp14:sizeRelV>
                  </wp:anchor>
                </w:drawing>
              </mc:Choice>
              <mc:Fallback>
                <w:pict>
                  <v:shape w14:anchorId="5AE46E60" id="Поле 307" o:spid="_x0000_s1031" type="#_x0000_t202" style="position:absolute;left:0;text-align:left;margin-left:25.4pt;margin-top:9.1pt;width:137.55pt;height:18.35pt;z-index:2516602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" filled="f" stroked="f">
                    <v:textbox style="mso-fit-shape-to-text:t">
                      <w:txbxContent>
                        <w:p w:rsidR="0039727D" w:rsidRDefault="00B40F85" w:rsidP="0039727D">
                          <w:r w:rsidRPr="00B40F85">
                            <w:rPr>
                              <w:highlight w:val="yellow"/>
                            </w:rPr>
                            <w:t>23.08.2023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</w:p>
      </w:tc>
    </w:tr>
    <w:tr w:rsidR="00923E91" w:rsidTr="000A6A0A">
      <w:trPr>
        <w:gridBefore w:val="1"/>
        <w:wBefore w:w="13" w:type="dxa"/>
        <w:cantSplit/>
        <w:trHeight w:val="276"/>
      </w:trPr>
      <w:tc>
        <w:tcPr>
          <w:tcW w:w="2686" w:type="dxa"/>
          <w:gridSpan w:val="2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425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410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83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jc w:val="center"/>
            <w:rPr>
              <w:bCs/>
              <w:sz w:val="24"/>
              <w:szCs w:val="24"/>
              <w:lang w:eastAsia="en-US"/>
            </w:rPr>
          </w:pPr>
        </w:p>
      </w:tc>
      <w:tc>
        <w:tcPr>
          <w:tcW w:w="3544" w:type="dxa"/>
          <w:vMerge w:val="restart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ind w:left="142"/>
            <w:jc w:val="center"/>
            <w:rPr>
              <w:bCs/>
              <w:sz w:val="24"/>
              <w:szCs w:val="24"/>
              <w:lang w:eastAsia="en-US"/>
            </w:rPr>
          </w:pPr>
        </w:p>
        <w:p w:rsidR="00DE17B3" w:rsidRDefault="00DE17B3" w:rsidP="000A6A0A">
          <w:pPr>
            <w:spacing w:line="256" w:lineRule="auto"/>
            <w:ind w:left="142"/>
            <w:jc w:val="center"/>
            <w:rPr>
              <w:bCs/>
              <w:sz w:val="24"/>
              <w:szCs w:val="24"/>
              <w:lang w:eastAsia="en-US"/>
            </w:rPr>
          </w:pPr>
        </w:p>
        <w:p w:rsidR="00DE17B3" w:rsidRDefault="00DE17B3" w:rsidP="000A6A0A">
          <w:pPr>
            <w:spacing w:line="256" w:lineRule="auto"/>
            <w:ind w:left="142"/>
            <w:jc w:val="center"/>
            <w:rPr>
              <w:bCs/>
              <w:sz w:val="24"/>
              <w:szCs w:val="24"/>
              <w:lang w:eastAsia="en-US"/>
            </w:rPr>
          </w:pPr>
        </w:p>
        <w:p w:rsidR="00DE17B3" w:rsidRDefault="00DE17B3" w:rsidP="000A6A0A">
          <w:pPr>
            <w:spacing w:line="256" w:lineRule="auto"/>
            <w:ind w:left="142"/>
            <w:jc w:val="center"/>
            <w:rPr>
              <w:bCs/>
              <w:sz w:val="24"/>
              <w:szCs w:val="24"/>
              <w:lang w:eastAsia="en-US"/>
            </w:rPr>
          </w:pPr>
        </w:p>
        <w:p w:rsidR="00DE17B3" w:rsidRDefault="00DE17B3" w:rsidP="000A6A0A">
          <w:pPr>
            <w:spacing w:line="256" w:lineRule="auto"/>
            <w:ind w:left="142"/>
            <w:jc w:val="center"/>
            <w:rPr>
              <w:bCs/>
              <w:sz w:val="24"/>
              <w:szCs w:val="24"/>
              <w:lang w:eastAsia="en-US"/>
            </w:rPr>
          </w:pPr>
        </w:p>
      </w:tc>
    </w:tr>
    <w:tr w:rsidR="00923E91" w:rsidTr="000A6A0A">
      <w:trPr>
        <w:gridBefore w:val="1"/>
        <w:wBefore w:w="13" w:type="dxa"/>
        <w:cantSplit/>
        <w:trHeight w:hRule="exact" w:val="482"/>
      </w:trPr>
      <w:tc>
        <w:tcPr>
          <w:tcW w:w="276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410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jc w:val="center"/>
            <w:rPr>
              <w:rFonts w:ascii="Arial Narrow" w:hAnsi="Arial Narrow" w:cs="Arial"/>
              <w:bCs/>
              <w:sz w:val="22"/>
              <w:szCs w:val="22"/>
              <w:lang w:val="en-US" w:eastAsia="en-US"/>
            </w:rPr>
          </w:pPr>
        </w:p>
      </w:tc>
      <w:tc>
        <w:tcPr>
          <w:tcW w:w="425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410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jc w:val="center"/>
            <w:rPr>
              <w:rFonts w:ascii="Arial Narrow" w:hAnsi="Arial Narrow" w:cs="Arial"/>
              <w:bCs/>
              <w:sz w:val="22"/>
              <w:szCs w:val="22"/>
              <w:lang w:eastAsia="en-US"/>
            </w:rPr>
          </w:pPr>
        </w:p>
      </w:tc>
      <w:tc>
        <w:tcPr>
          <w:tcW w:w="283" w:type="dxa"/>
          <w:tcMar>
            <w:top w:w="0" w:type="dxa"/>
            <w:left w:w="0" w:type="dxa"/>
            <w:bottom w:w="0" w:type="dxa"/>
            <w:right w:w="0" w:type="dxa"/>
          </w:tcMar>
        </w:tcPr>
        <w:p w:rsidR="00923E91" w:rsidRDefault="00923E91" w:rsidP="000A6A0A">
          <w:pPr>
            <w:spacing w:line="256" w:lineRule="auto"/>
            <w:jc w:val="center"/>
            <w:rPr>
              <w:bCs/>
              <w:sz w:val="24"/>
              <w:szCs w:val="24"/>
              <w:lang w:eastAsia="en-US"/>
            </w:rPr>
          </w:pPr>
        </w:p>
      </w:tc>
      <w:tc>
        <w:tcPr>
          <w:tcW w:w="3544" w:type="dxa"/>
          <w:vMerge/>
          <w:hideMark/>
        </w:tcPr>
        <w:p w:rsidR="00923E91" w:rsidRDefault="00923E91" w:rsidP="000A6A0A">
          <w:pPr>
            <w:jc w:val="center"/>
            <w:rPr>
              <w:bCs/>
              <w:sz w:val="24"/>
              <w:szCs w:val="24"/>
              <w:lang w:eastAsia="en-US"/>
            </w:rPr>
          </w:pPr>
        </w:p>
      </w:tc>
    </w:tr>
  </w:tbl>
  <w:p w:rsidR="005662EF" w:rsidRDefault="005662EF">
    <w:pPr>
      <w:pStyle w:val="a4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C1987506"/>
    <w:lvl w:ilvl="0">
      <w:numFmt w:val="bullet"/>
      <w:lvlText w:val="*"/>
      <w:lvlJc w:val="left"/>
    </w:lvl>
  </w:abstractNum>
  <w:abstractNum w:abstractNumId="1" w15:restartNumberingAfterBreak="0">
    <w:nsid w:val="2FDA0053"/>
    <w:multiLevelType w:val="hybridMultilevel"/>
    <w:tmpl w:val="A1188FC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41190C7E"/>
    <w:multiLevelType w:val="singleLevel"/>
    <w:tmpl w:val="908E33BA"/>
    <w:lvl w:ilvl="0">
      <w:start w:val="1"/>
      <w:numFmt w:val="decimal"/>
      <w:lvlText w:val="%1."/>
      <w:legacy w:legacy="1" w:legacySpace="0" w:legacyIndent="389"/>
      <w:lvlJc w:val="left"/>
      <w:rPr>
        <w:rFonts w:ascii="Times New Roman" w:hAnsi="Times New Roman" w:cs="Times New Roman" w:hint="default"/>
      </w:rPr>
    </w:lvl>
  </w:abstractNum>
  <w:num w:numId="1">
    <w:abstractNumId w:val="2"/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80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embedTrueTypeFonts/>
  <w:bordersDoNotSurroundHeader/>
  <w:bordersDoNotSurroundFooter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doNotHyphenateCaps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hdrShapeDefaults>
    <o:shapedefaults v:ext="edit" spidmax="225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67581"/>
    <w:rsid w:val="00016F2B"/>
    <w:rsid w:val="00017B10"/>
    <w:rsid w:val="00025EBE"/>
    <w:rsid w:val="00031E93"/>
    <w:rsid w:val="000578AF"/>
    <w:rsid w:val="00062DEC"/>
    <w:rsid w:val="00070698"/>
    <w:rsid w:val="00086373"/>
    <w:rsid w:val="000A6A0A"/>
    <w:rsid w:val="000E48B0"/>
    <w:rsid w:val="000F049D"/>
    <w:rsid w:val="001037F4"/>
    <w:rsid w:val="0011516B"/>
    <w:rsid w:val="0014012A"/>
    <w:rsid w:val="001438C1"/>
    <w:rsid w:val="0015432B"/>
    <w:rsid w:val="00183D9B"/>
    <w:rsid w:val="001C00F6"/>
    <w:rsid w:val="001E3575"/>
    <w:rsid w:val="0020104F"/>
    <w:rsid w:val="002234FB"/>
    <w:rsid w:val="00242DE2"/>
    <w:rsid w:val="00251569"/>
    <w:rsid w:val="0026194D"/>
    <w:rsid w:val="00270EC5"/>
    <w:rsid w:val="00282115"/>
    <w:rsid w:val="0029598C"/>
    <w:rsid w:val="00295CA0"/>
    <w:rsid w:val="00296CEE"/>
    <w:rsid w:val="002A015D"/>
    <w:rsid w:val="002C4DBE"/>
    <w:rsid w:val="002C7D31"/>
    <w:rsid w:val="002E6578"/>
    <w:rsid w:val="002E7D4D"/>
    <w:rsid w:val="00303DF1"/>
    <w:rsid w:val="0031125C"/>
    <w:rsid w:val="00334C25"/>
    <w:rsid w:val="003365AE"/>
    <w:rsid w:val="00342AD6"/>
    <w:rsid w:val="00355A6C"/>
    <w:rsid w:val="0036035B"/>
    <w:rsid w:val="00381C6F"/>
    <w:rsid w:val="0039727D"/>
    <w:rsid w:val="003A0806"/>
    <w:rsid w:val="003C6FFC"/>
    <w:rsid w:val="003C745A"/>
    <w:rsid w:val="003C764E"/>
    <w:rsid w:val="003D0597"/>
    <w:rsid w:val="003D177E"/>
    <w:rsid w:val="003F58A5"/>
    <w:rsid w:val="00402CB2"/>
    <w:rsid w:val="00421DBF"/>
    <w:rsid w:val="00450B81"/>
    <w:rsid w:val="00457413"/>
    <w:rsid w:val="004605B2"/>
    <w:rsid w:val="004655B2"/>
    <w:rsid w:val="004B12C3"/>
    <w:rsid w:val="004B7DCE"/>
    <w:rsid w:val="004C010E"/>
    <w:rsid w:val="004C1FC8"/>
    <w:rsid w:val="004C3D63"/>
    <w:rsid w:val="004F6809"/>
    <w:rsid w:val="005038D6"/>
    <w:rsid w:val="00526F68"/>
    <w:rsid w:val="00537658"/>
    <w:rsid w:val="00551A13"/>
    <w:rsid w:val="005662EF"/>
    <w:rsid w:val="00566D15"/>
    <w:rsid w:val="00567581"/>
    <w:rsid w:val="005814A3"/>
    <w:rsid w:val="00595A98"/>
    <w:rsid w:val="005B4138"/>
    <w:rsid w:val="005C32B5"/>
    <w:rsid w:val="005E5518"/>
    <w:rsid w:val="005F773F"/>
    <w:rsid w:val="00603EB1"/>
    <w:rsid w:val="00612088"/>
    <w:rsid w:val="00627B9D"/>
    <w:rsid w:val="006323C7"/>
    <w:rsid w:val="00652313"/>
    <w:rsid w:val="00667317"/>
    <w:rsid w:val="00685D27"/>
    <w:rsid w:val="00690931"/>
    <w:rsid w:val="006926DC"/>
    <w:rsid w:val="006946A7"/>
    <w:rsid w:val="006A672F"/>
    <w:rsid w:val="006D1BFB"/>
    <w:rsid w:val="006D4CD4"/>
    <w:rsid w:val="006F2D8D"/>
    <w:rsid w:val="006F7094"/>
    <w:rsid w:val="00706C3F"/>
    <w:rsid w:val="0071066B"/>
    <w:rsid w:val="007148FB"/>
    <w:rsid w:val="0072241F"/>
    <w:rsid w:val="007753E2"/>
    <w:rsid w:val="00782528"/>
    <w:rsid w:val="00783D37"/>
    <w:rsid w:val="007B1CBF"/>
    <w:rsid w:val="007B6901"/>
    <w:rsid w:val="007C436F"/>
    <w:rsid w:val="007D66AB"/>
    <w:rsid w:val="007F4E84"/>
    <w:rsid w:val="007F6A97"/>
    <w:rsid w:val="008154A8"/>
    <w:rsid w:val="00815672"/>
    <w:rsid w:val="00825287"/>
    <w:rsid w:val="00836F86"/>
    <w:rsid w:val="0084061B"/>
    <w:rsid w:val="00846698"/>
    <w:rsid w:val="00856A8F"/>
    <w:rsid w:val="00891403"/>
    <w:rsid w:val="008A6DBE"/>
    <w:rsid w:val="008A77AC"/>
    <w:rsid w:val="008A7C81"/>
    <w:rsid w:val="008C6E24"/>
    <w:rsid w:val="008D41B0"/>
    <w:rsid w:val="008D45F0"/>
    <w:rsid w:val="00923E91"/>
    <w:rsid w:val="009638F3"/>
    <w:rsid w:val="0097283A"/>
    <w:rsid w:val="00980C8E"/>
    <w:rsid w:val="00991430"/>
    <w:rsid w:val="009C5A52"/>
    <w:rsid w:val="009D225E"/>
    <w:rsid w:val="009E037D"/>
    <w:rsid w:val="009F6ECB"/>
    <w:rsid w:val="00A01246"/>
    <w:rsid w:val="00A27C0E"/>
    <w:rsid w:val="00A50258"/>
    <w:rsid w:val="00A54449"/>
    <w:rsid w:val="00A76D38"/>
    <w:rsid w:val="00A8700E"/>
    <w:rsid w:val="00AB4872"/>
    <w:rsid w:val="00AB6BD8"/>
    <w:rsid w:val="00AC17BC"/>
    <w:rsid w:val="00B06098"/>
    <w:rsid w:val="00B2405A"/>
    <w:rsid w:val="00B40F85"/>
    <w:rsid w:val="00B6082E"/>
    <w:rsid w:val="00B63455"/>
    <w:rsid w:val="00B66621"/>
    <w:rsid w:val="00B66AD9"/>
    <w:rsid w:val="00B968FE"/>
    <w:rsid w:val="00BA0BEA"/>
    <w:rsid w:val="00BB07C4"/>
    <w:rsid w:val="00BB1C6C"/>
    <w:rsid w:val="00BE728E"/>
    <w:rsid w:val="00C111F2"/>
    <w:rsid w:val="00C12B59"/>
    <w:rsid w:val="00C150A8"/>
    <w:rsid w:val="00C161ED"/>
    <w:rsid w:val="00C36476"/>
    <w:rsid w:val="00C646DC"/>
    <w:rsid w:val="00C900A0"/>
    <w:rsid w:val="00C928A1"/>
    <w:rsid w:val="00C943C7"/>
    <w:rsid w:val="00CA2F7A"/>
    <w:rsid w:val="00CD388B"/>
    <w:rsid w:val="00CE0EC0"/>
    <w:rsid w:val="00CE343E"/>
    <w:rsid w:val="00CF2DB2"/>
    <w:rsid w:val="00D07410"/>
    <w:rsid w:val="00D238D2"/>
    <w:rsid w:val="00D24CCE"/>
    <w:rsid w:val="00D276A1"/>
    <w:rsid w:val="00D77D3F"/>
    <w:rsid w:val="00D9466D"/>
    <w:rsid w:val="00D97C5F"/>
    <w:rsid w:val="00DC3A96"/>
    <w:rsid w:val="00DD6AE3"/>
    <w:rsid w:val="00DD7DDF"/>
    <w:rsid w:val="00DE17B3"/>
    <w:rsid w:val="00DF35F2"/>
    <w:rsid w:val="00E059CD"/>
    <w:rsid w:val="00E07E11"/>
    <w:rsid w:val="00E46009"/>
    <w:rsid w:val="00E86820"/>
    <w:rsid w:val="00E87ED9"/>
    <w:rsid w:val="00E9600C"/>
    <w:rsid w:val="00EB520C"/>
    <w:rsid w:val="00ED313B"/>
    <w:rsid w:val="00F045EB"/>
    <w:rsid w:val="00F07D00"/>
    <w:rsid w:val="00F2234D"/>
    <w:rsid w:val="00F273C5"/>
    <w:rsid w:val="00F54FA7"/>
    <w:rsid w:val="00F57501"/>
    <w:rsid w:val="00F62D35"/>
    <w:rsid w:val="00F65724"/>
    <w:rsid w:val="00F66DD6"/>
    <w:rsid w:val="00F743DB"/>
    <w:rsid w:val="00FB6F71"/>
    <w:rsid w:val="00FC595A"/>
    <w:rsid w:val="00FC5E7E"/>
    <w:rsid w:val="00FF73F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2529"/>
    <o:shapelayout v:ext="edit">
      <o:idmap v:ext="edit" data="1"/>
    </o:shapelayout>
  </w:shapeDefaults>
  <w:doNotEmbedSmartTags/>
  <w:decimalSymbol w:val=","/>
  <w:listSeparator w:val=";"/>
  <w14:docId w14:val="082A941C"/>
  <w15:docId w15:val="{D76E585E-584C-43EF-A9FB-52A3B60286C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E3575"/>
    <w:pPr>
      <w:widowControl w:val="0"/>
      <w:autoSpaceDE w:val="0"/>
      <w:autoSpaceDN w:val="0"/>
      <w:adjustRightInd w:val="0"/>
    </w:pPr>
  </w:style>
  <w:style w:type="paragraph" w:styleId="8">
    <w:name w:val="heading 8"/>
    <w:basedOn w:val="a"/>
    <w:next w:val="a"/>
    <w:link w:val="80"/>
    <w:semiHidden/>
    <w:unhideWhenUsed/>
    <w:qFormat/>
    <w:rsid w:val="00017B10"/>
    <w:pPr>
      <w:keepNext/>
      <w:spacing w:line="278" w:lineRule="auto"/>
      <w:ind w:firstLine="6300"/>
      <w:jc w:val="both"/>
      <w:outlineLvl w:val="7"/>
    </w:pPr>
    <w:rPr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semiHidden/>
    <w:rsid w:val="00C646DC"/>
    <w:rPr>
      <w:rFonts w:ascii="Tahoma" w:hAnsi="Tahoma" w:cs="Tahoma"/>
      <w:sz w:val="16"/>
      <w:szCs w:val="16"/>
    </w:rPr>
  </w:style>
  <w:style w:type="paragraph" w:styleId="2">
    <w:name w:val="Body Text Indent 2"/>
    <w:basedOn w:val="a"/>
    <w:link w:val="20"/>
    <w:unhideWhenUsed/>
    <w:rsid w:val="00D97C5F"/>
    <w:pPr>
      <w:widowControl/>
      <w:autoSpaceDE/>
      <w:autoSpaceDN/>
      <w:adjustRightInd/>
      <w:spacing w:after="120" w:line="480" w:lineRule="auto"/>
      <w:ind w:left="283"/>
    </w:pPr>
    <w:rPr>
      <w:sz w:val="24"/>
    </w:rPr>
  </w:style>
  <w:style w:type="character" w:customStyle="1" w:styleId="20">
    <w:name w:val="Основной текст с отступом 2 Знак"/>
    <w:link w:val="2"/>
    <w:rsid w:val="00D97C5F"/>
    <w:rPr>
      <w:sz w:val="24"/>
    </w:rPr>
  </w:style>
  <w:style w:type="paragraph" w:styleId="a4">
    <w:name w:val="header"/>
    <w:basedOn w:val="a"/>
    <w:link w:val="a5"/>
    <w:uiPriority w:val="99"/>
    <w:unhideWhenUsed/>
    <w:rsid w:val="00690931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690931"/>
  </w:style>
  <w:style w:type="paragraph" w:styleId="a6">
    <w:name w:val="footer"/>
    <w:basedOn w:val="a"/>
    <w:link w:val="a7"/>
    <w:unhideWhenUsed/>
    <w:rsid w:val="00690931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rsid w:val="00690931"/>
  </w:style>
  <w:style w:type="table" w:styleId="a8">
    <w:name w:val="Table Grid"/>
    <w:basedOn w:val="a1"/>
    <w:rsid w:val="00690931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customStyle="1" w:styleId="80">
    <w:name w:val="Заголовок 8 Знак"/>
    <w:basedOn w:val="a0"/>
    <w:link w:val="8"/>
    <w:semiHidden/>
    <w:rsid w:val="00017B10"/>
    <w:rPr>
      <w:sz w:val="28"/>
    </w:rPr>
  </w:style>
  <w:style w:type="paragraph" w:styleId="a9">
    <w:name w:val="Normal (Web)"/>
    <w:basedOn w:val="a"/>
    <w:uiPriority w:val="99"/>
    <w:unhideWhenUsed/>
    <w:rsid w:val="006323C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aa">
    <w:name w:val="Hyperlink"/>
    <w:unhideWhenUsed/>
    <w:rsid w:val="006323C7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3176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382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28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574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hyperlink" Target="mailto:makukha@rosseti-sz.ru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pb00140\AppData\Local\Temp\Rar$DIa2968.41397\&#1064;&#1072;&#1073;&#1083;&#1086;&#1085;_&#1041;&#1051;&#1040;&#1053;&#1050;&#1040;_&#1087;&#1080;&#1089;&#1100;&#1084;&#1072;_MyriadPro_newlogo.dotx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Шаблон_БЛАНКА_письма_MyriadPro_newlogo</Template>
  <TotalTime>57</TotalTime>
  <Pages>2</Pages>
  <Words>454</Words>
  <Characters>2589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МРСК Северо-Запада</vt:lpstr>
    </vt:vector>
  </TitlesOfParts>
  <Company>ОАО "МРСК Северо-Запада"</Company>
  <LinksUpToDate>false</LinksUpToDate>
  <CharactersWithSpaces>3037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МРСК Северо-Запада</dc:title>
  <dc:creator>Кривошеева Елена Николаевна</dc:creator>
  <cp:lastModifiedBy>Полина Елена Александровна</cp:lastModifiedBy>
  <cp:revision>11</cp:revision>
  <cp:lastPrinted>2019-08-22T14:52:00Z</cp:lastPrinted>
  <dcterms:created xsi:type="dcterms:W3CDTF">2022-01-20T12:17:00Z</dcterms:created>
  <dcterms:modified xsi:type="dcterms:W3CDTF">2023-08-24T05:12:00Z</dcterms:modified>
</cp:coreProperties>
</file>